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R4-211047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18"/>
          <w:szCs w:val="18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>: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>Title: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val="en-US" w:eastAsia="zh-CN"/>
        </w:rPr>
        <w:tab/>
      </w:r>
      <w:r>
        <w:rPr>
          <w:rFonts w:hint="default" w:ascii="Arial" w:hAnsi="Arial" w:cs="Arial"/>
          <w:b w:val="0"/>
          <w:bCs/>
          <w:color w:val="auto"/>
          <w:sz w:val="20"/>
          <w:szCs w:val="20"/>
          <w:lang w:val="en-US" w:eastAsia="zh-CN"/>
        </w:rPr>
        <w:t xml:space="preserve">Discussion on HPUE </w:t>
      </w:r>
      <w:r>
        <w:rPr>
          <w:rFonts w:hint="eastAsia" w:cs="Arial"/>
          <w:b w:val="0"/>
          <w:bCs/>
          <w:color w:val="auto"/>
          <w:sz w:val="20"/>
          <w:szCs w:val="20"/>
          <w:lang w:val="en-US" w:eastAsia="zh-CN"/>
        </w:rPr>
        <w:t xml:space="preserve">band </w:t>
      </w:r>
      <w:r>
        <w:rPr>
          <w:rFonts w:hint="default" w:ascii="Arial" w:hAnsi="Arial" w:cs="Arial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cs="Arial"/>
          <w:b w:val="0"/>
          <w:bCs/>
          <w:color w:val="auto"/>
          <w:sz w:val="20"/>
          <w:szCs w:val="20"/>
          <w:lang w:val="en-US" w:eastAsia="zh-CN"/>
        </w:rPr>
        <w:t>9</w:t>
      </w:r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Agenda Item: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eastAsia" w:cs="Arial"/>
          <w:b w:val="0"/>
          <w:bCs/>
          <w:color w:val="auto"/>
          <w:sz w:val="20"/>
          <w:szCs w:val="20"/>
          <w:lang w:val="en-US" w:eastAsia="zh-CN"/>
        </w:rPr>
        <w:t>8.34.2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</w:pP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>Document for:</w:t>
      </w:r>
      <w:r>
        <w:rPr>
          <w:rFonts w:hint="default" w:ascii="Arial" w:hAnsi="Arial" w:cs="Arial"/>
          <w:color w:val="auto"/>
          <w:sz w:val="20"/>
          <w:szCs w:val="20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color w:val="auto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color w:val="auto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 xml:space="preserve">In last meeting, 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the UE RF requirements on HPUE n39 were discussed, and a WF [1] was agreed, in which one of open issues on Tx power tolerance is included: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Issue 1-1-1: UE MOP and Tx power tolerance for n34 of Power class 2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  Proposals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>Option1: The MOP and Tolerance for single antenna port are to be specified as 26dBm ±2 dB for band n39 of power class 2, and The MOP and Tolerance for UL MIMO are to be specified as 26dBm +2/-3 dB for n39 of power class 2.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/>
          <w:iCs/>
          <w:color w:val="auto"/>
          <w:sz w:val="20"/>
          <w:szCs w:val="20"/>
          <w:lang w:val="en-US" w:eastAsia="zh-CN"/>
        </w:rPr>
        <w:t xml:space="preserve"> Option2: The power tolerance for PC2 for n39 is +2/-3. Regardless of single antenna port or UL MIMO case.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0"/>
          <w:szCs w:val="20"/>
          <w:lang w:val="en-US" w:eastAsia="zh-CN"/>
        </w:rPr>
        <w:t>In this meeting, we give some discussions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 xml:space="preserve"> on the MOP </w:t>
      </w:r>
      <w:r>
        <w:rPr>
          <w:rFonts w:hint="default" w:cs="Times New Roman"/>
          <w:b w:val="0"/>
          <w:bCs/>
          <w:color w:val="auto"/>
          <w:sz w:val="20"/>
          <w:szCs w:val="20"/>
          <w:lang w:val="en-US" w:eastAsia="zh-CN"/>
        </w:rPr>
        <w:t xml:space="preserve">tolerance </w:t>
      </w:r>
      <w:r>
        <w:rPr>
          <w:rFonts w:hint="eastAsia" w:cs="Times New Roman"/>
          <w:b w:val="0"/>
          <w:bCs/>
          <w:color w:val="auto"/>
          <w:sz w:val="20"/>
          <w:szCs w:val="20"/>
          <w:lang w:val="en-US" w:eastAsia="zh-CN"/>
        </w:rPr>
        <w:t>for HPUE band n39.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We also submit a contribution on HPUE band n34[2] in this meeting, and for PC2 band n39 MOP tolerance requirements, we think same reasons for HPUE band n34 mentioned in [2] can be applied to HPUE band n39.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 xml:space="preserve">Proposal 1: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Option1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 xml:space="preserve">, i.e.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The MOP and Tolerance for single antenna port are to be specified as 26dBm ±2 dB for band n39 of power class 2, and The MOP and Tolerance for UL MIMO are to be specified as 26dBm +2/-3 dB for n39 of power class 2.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Also we think we think it needs to revisit the current PC2 single band MOP t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olerance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requirement defined for band n41/n77/n78/n79 if possible.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3 Conclusion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In this contribution, we provide some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discussion on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MOP t</w:t>
      </w:r>
      <w:r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olerance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requirement for PC2 band n39.  </w:t>
      </w:r>
      <w:r>
        <w:rPr>
          <w:rFonts w:hint="eastAsia" w:eastAsia="宋体" w:cs="Times New Roman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The proposals are summarized below.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 xml:space="preserve">Proposal 1: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Option1</w:t>
      </w: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 xml:space="preserve">, i.e. </w:t>
      </w:r>
      <w:r>
        <w:rPr>
          <w:rFonts w:hint="default" w:eastAsia="宋体" w:cs="Times New Roman"/>
          <w:b/>
          <w:bCs/>
          <w:color w:val="auto"/>
          <w:sz w:val="20"/>
          <w:szCs w:val="20"/>
          <w:highlight w:val="none"/>
          <w:lang w:val="en-US" w:eastAsia="zh-CN"/>
        </w:rPr>
        <w:t>The MOP and Tolerance for single antenna port are to be specified as 26dBm ±2 dB for band n39 of power class 2, and The MOP and Tolerance for UL MIMO are to be specified as 26dBm +2/-3 dB for n39 of power class 2.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985" w:hanging="1985"/>
        <w:textAlignment w:val="auto"/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[1]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R4-2105386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WF on PC2 n34 and n39 for NR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 xml:space="preserve">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CMCC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="1985" w:hanging="1985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18"/>
          <w:szCs w:val="18"/>
          <w:highlight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[2]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ja-JP"/>
        </w:rPr>
        <w:t>R4-2110474</w:t>
      </w:r>
      <w:bookmarkStart w:id="3" w:name="_GoBack"/>
      <w:bookmarkEnd w:id="3"/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Discussion on HPUE 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band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n3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4, ZTE</w:t>
      </w:r>
      <w:r>
        <w:rPr>
          <w:b/>
        </w:rPr>
        <w:br w:type="textWrapping"/>
      </w:r>
      <w:r>
        <w:tab/>
      </w:r>
      <w:r>
        <w:tab/>
      </w:r>
      <w:r>
        <w:tab/>
      </w:r>
      <w:r>
        <w:tab/>
      </w:r>
      <w:r>
        <w:tab/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562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C15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621B7"/>
    <w:rsid w:val="01965BE3"/>
    <w:rsid w:val="019B31EC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61B27"/>
    <w:rsid w:val="01F81572"/>
    <w:rsid w:val="01F86A1C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C24F6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836A4"/>
    <w:rsid w:val="03A937F6"/>
    <w:rsid w:val="03AA0E0B"/>
    <w:rsid w:val="03AB0100"/>
    <w:rsid w:val="03AE03ED"/>
    <w:rsid w:val="03AF07C5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A2C5B"/>
    <w:rsid w:val="03EA5C1E"/>
    <w:rsid w:val="03F00DB3"/>
    <w:rsid w:val="03F42BA3"/>
    <w:rsid w:val="03F71248"/>
    <w:rsid w:val="03FC6EFD"/>
    <w:rsid w:val="040040AF"/>
    <w:rsid w:val="040639BD"/>
    <w:rsid w:val="04093503"/>
    <w:rsid w:val="040C743A"/>
    <w:rsid w:val="0415133F"/>
    <w:rsid w:val="04163299"/>
    <w:rsid w:val="041F59CC"/>
    <w:rsid w:val="042119E5"/>
    <w:rsid w:val="042D7448"/>
    <w:rsid w:val="04365440"/>
    <w:rsid w:val="04366FB2"/>
    <w:rsid w:val="043B1EB0"/>
    <w:rsid w:val="043F73B7"/>
    <w:rsid w:val="044046F7"/>
    <w:rsid w:val="044527DA"/>
    <w:rsid w:val="04532E5B"/>
    <w:rsid w:val="045706F4"/>
    <w:rsid w:val="04574B74"/>
    <w:rsid w:val="04597D32"/>
    <w:rsid w:val="045E3E24"/>
    <w:rsid w:val="046422B0"/>
    <w:rsid w:val="0467131C"/>
    <w:rsid w:val="04740CAB"/>
    <w:rsid w:val="04742D79"/>
    <w:rsid w:val="047C7418"/>
    <w:rsid w:val="047F211F"/>
    <w:rsid w:val="047F770F"/>
    <w:rsid w:val="048969BE"/>
    <w:rsid w:val="04921B49"/>
    <w:rsid w:val="049377A7"/>
    <w:rsid w:val="04970C3A"/>
    <w:rsid w:val="04A63DE5"/>
    <w:rsid w:val="04AD5427"/>
    <w:rsid w:val="04B14A50"/>
    <w:rsid w:val="04B31C9E"/>
    <w:rsid w:val="04B773E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7022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C3AE5"/>
    <w:rsid w:val="061013EC"/>
    <w:rsid w:val="061029F7"/>
    <w:rsid w:val="061B2115"/>
    <w:rsid w:val="061B7605"/>
    <w:rsid w:val="061F29AE"/>
    <w:rsid w:val="06237041"/>
    <w:rsid w:val="062C2331"/>
    <w:rsid w:val="06361F8C"/>
    <w:rsid w:val="064002FE"/>
    <w:rsid w:val="064057DF"/>
    <w:rsid w:val="0644422D"/>
    <w:rsid w:val="064B73E6"/>
    <w:rsid w:val="065A0806"/>
    <w:rsid w:val="065A68BA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DA77D3"/>
    <w:rsid w:val="06DC48E2"/>
    <w:rsid w:val="06DD66A9"/>
    <w:rsid w:val="06E20C84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E2C29"/>
    <w:rsid w:val="077E5ACF"/>
    <w:rsid w:val="077F0549"/>
    <w:rsid w:val="077F69B0"/>
    <w:rsid w:val="07815D85"/>
    <w:rsid w:val="0786674C"/>
    <w:rsid w:val="07880BDC"/>
    <w:rsid w:val="078D38BB"/>
    <w:rsid w:val="07954213"/>
    <w:rsid w:val="07984F47"/>
    <w:rsid w:val="079A211D"/>
    <w:rsid w:val="07AF6186"/>
    <w:rsid w:val="07B342C4"/>
    <w:rsid w:val="07C9025A"/>
    <w:rsid w:val="07D52794"/>
    <w:rsid w:val="07D81217"/>
    <w:rsid w:val="07D87F92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3076F8"/>
    <w:rsid w:val="08317822"/>
    <w:rsid w:val="083652D4"/>
    <w:rsid w:val="08366326"/>
    <w:rsid w:val="083724A7"/>
    <w:rsid w:val="083A27A2"/>
    <w:rsid w:val="083B03AC"/>
    <w:rsid w:val="083F721C"/>
    <w:rsid w:val="08420A31"/>
    <w:rsid w:val="08443734"/>
    <w:rsid w:val="084A2654"/>
    <w:rsid w:val="085053EE"/>
    <w:rsid w:val="085054DE"/>
    <w:rsid w:val="08564C85"/>
    <w:rsid w:val="08587EB3"/>
    <w:rsid w:val="085B1D09"/>
    <w:rsid w:val="086015DD"/>
    <w:rsid w:val="086700AF"/>
    <w:rsid w:val="08670351"/>
    <w:rsid w:val="08675215"/>
    <w:rsid w:val="086D1825"/>
    <w:rsid w:val="086D7CFE"/>
    <w:rsid w:val="08713A8E"/>
    <w:rsid w:val="08760D65"/>
    <w:rsid w:val="08786CAE"/>
    <w:rsid w:val="087D07B1"/>
    <w:rsid w:val="088A4FE1"/>
    <w:rsid w:val="088B2800"/>
    <w:rsid w:val="088D3DB3"/>
    <w:rsid w:val="089248A3"/>
    <w:rsid w:val="08A14169"/>
    <w:rsid w:val="08AB7ED7"/>
    <w:rsid w:val="08AF3AE8"/>
    <w:rsid w:val="08B32027"/>
    <w:rsid w:val="08BB05A9"/>
    <w:rsid w:val="08BB173B"/>
    <w:rsid w:val="08BE75AC"/>
    <w:rsid w:val="08CD72D1"/>
    <w:rsid w:val="08CE2A40"/>
    <w:rsid w:val="08D52400"/>
    <w:rsid w:val="08DC5892"/>
    <w:rsid w:val="08E16EEF"/>
    <w:rsid w:val="08ED1042"/>
    <w:rsid w:val="08EE5E63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41620"/>
    <w:rsid w:val="09441EEA"/>
    <w:rsid w:val="09556E1F"/>
    <w:rsid w:val="09595A8E"/>
    <w:rsid w:val="095A3ACC"/>
    <w:rsid w:val="095C31CB"/>
    <w:rsid w:val="095D7911"/>
    <w:rsid w:val="09635095"/>
    <w:rsid w:val="09675C68"/>
    <w:rsid w:val="096B63AD"/>
    <w:rsid w:val="09734468"/>
    <w:rsid w:val="097431C6"/>
    <w:rsid w:val="097665FE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D016B0"/>
    <w:rsid w:val="09D41824"/>
    <w:rsid w:val="09DA09DB"/>
    <w:rsid w:val="09E37F8B"/>
    <w:rsid w:val="09E73CAA"/>
    <w:rsid w:val="09E9594B"/>
    <w:rsid w:val="09F01BDC"/>
    <w:rsid w:val="09F04614"/>
    <w:rsid w:val="09F05FD9"/>
    <w:rsid w:val="09F12FB4"/>
    <w:rsid w:val="09F5481F"/>
    <w:rsid w:val="09F66132"/>
    <w:rsid w:val="09FA4305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54623"/>
    <w:rsid w:val="0B4076CD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940F71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D72B2"/>
    <w:rsid w:val="0BD254C0"/>
    <w:rsid w:val="0BD43488"/>
    <w:rsid w:val="0BDD1E37"/>
    <w:rsid w:val="0BE1620F"/>
    <w:rsid w:val="0BE376C6"/>
    <w:rsid w:val="0BE44EE9"/>
    <w:rsid w:val="0BE7693E"/>
    <w:rsid w:val="0BEB39E4"/>
    <w:rsid w:val="0BF00B65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B4A8E"/>
    <w:rsid w:val="0C6D4F7B"/>
    <w:rsid w:val="0C7054B5"/>
    <w:rsid w:val="0C73387B"/>
    <w:rsid w:val="0C7419E0"/>
    <w:rsid w:val="0C78463E"/>
    <w:rsid w:val="0C7F5547"/>
    <w:rsid w:val="0C8007C4"/>
    <w:rsid w:val="0C88242D"/>
    <w:rsid w:val="0C890FD6"/>
    <w:rsid w:val="0C943D4F"/>
    <w:rsid w:val="0C95588B"/>
    <w:rsid w:val="0C9660F9"/>
    <w:rsid w:val="0C981044"/>
    <w:rsid w:val="0C985710"/>
    <w:rsid w:val="0C991EF7"/>
    <w:rsid w:val="0C9B2D68"/>
    <w:rsid w:val="0CA4698B"/>
    <w:rsid w:val="0CA82CB9"/>
    <w:rsid w:val="0CAB29E1"/>
    <w:rsid w:val="0CAC5333"/>
    <w:rsid w:val="0CB607E1"/>
    <w:rsid w:val="0CB76AF5"/>
    <w:rsid w:val="0CBD71E9"/>
    <w:rsid w:val="0CC15B44"/>
    <w:rsid w:val="0CC3200E"/>
    <w:rsid w:val="0CC410E9"/>
    <w:rsid w:val="0CC63C01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6F3417"/>
    <w:rsid w:val="0D6F75FD"/>
    <w:rsid w:val="0D701250"/>
    <w:rsid w:val="0D7344C8"/>
    <w:rsid w:val="0D747D20"/>
    <w:rsid w:val="0D763116"/>
    <w:rsid w:val="0D7E2690"/>
    <w:rsid w:val="0D830CBD"/>
    <w:rsid w:val="0D89448C"/>
    <w:rsid w:val="0D8B1980"/>
    <w:rsid w:val="0D8B481D"/>
    <w:rsid w:val="0D955435"/>
    <w:rsid w:val="0D9C6CA1"/>
    <w:rsid w:val="0D9D493D"/>
    <w:rsid w:val="0DA25C8E"/>
    <w:rsid w:val="0DAD1AC0"/>
    <w:rsid w:val="0DAF3CAF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1073B"/>
    <w:rsid w:val="0E244A7F"/>
    <w:rsid w:val="0E273EB4"/>
    <w:rsid w:val="0E296F97"/>
    <w:rsid w:val="0E2E2266"/>
    <w:rsid w:val="0E304A7F"/>
    <w:rsid w:val="0E331BB8"/>
    <w:rsid w:val="0E3448A4"/>
    <w:rsid w:val="0E373E96"/>
    <w:rsid w:val="0E386486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C23ABC"/>
    <w:rsid w:val="0EC26502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3A2446"/>
    <w:rsid w:val="0F3A4528"/>
    <w:rsid w:val="0F3F5105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700FB9"/>
    <w:rsid w:val="0F7A4198"/>
    <w:rsid w:val="0F7E149C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33686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635536"/>
    <w:rsid w:val="106A0A00"/>
    <w:rsid w:val="106F48C4"/>
    <w:rsid w:val="107735CC"/>
    <w:rsid w:val="10783DC2"/>
    <w:rsid w:val="108C040A"/>
    <w:rsid w:val="108E4283"/>
    <w:rsid w:val="109325AF"/>
    <w:rsid w:val="10945C4F"/>
    <w:rsid w:val="109520D3"/>
    <w:rsid w:val="10987768"/>
    <w:rsid w:val="109B6262"/>
    <w:rsid w:val="10AE1EA8"/>
    <w:rsid w:val="10B96A3B"/>
    <w:rsid w:val="10CE07DA"/>
    <w:rsid w:val="10D049A2"/>
    <w:rsid w:val="10D3772D"/>
    <w:rsid w:val="10D40819"/>
    <w:rsid w:val="10D74E7C"/>
    <w:rsid w:val="10EA0053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24888"/>
    <w:rsid w:val="11040940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6E3A8D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5C26"/>
    <w:rsid w:val="1197723B"/>
    <w:rsid w:val="119C5BA3"/>
    <w:rsid w:val="119F2B47"/>
    <w:rsid w:val="119F77C4"/>
    <w:rsid w:val="11A67383"/>
    <w:rsid w:val="11AE0418"/>
    <w:rsid w:val="11B05A60"/>
    <w:rsid w:val="11BC1733"/>
    <w:rsid w:val="11BC664B"/>
    <w:rsid w:val="11BF56E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E7FA9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B706D"/>
    <w:rsid w:val="127C1D27"/>
    <w:rsid w:val="127D11AD"/>
    <w:rsid w:val="127E7C9C"/>
    <w:rsid w:val="12822706"/>
    <w:rsid w:val="12835AED"/>
    <w:rsid w:val="128E3209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E27109"/>
    <w:rsid w:val="12E77AD7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A1294"/>
    <w:rsid w:val="13F27113"/>
    <w:rsid w:val="13F3515A"/>
    <w:rsid w:val="13F41217"/>
    <w:rsid w:val="13F434BE"/>
    <w:rsid w:val="13F66932"/>
    <w:rsid w:val="13FB621C"/>
    <w:rsid w:val="13FD003D"/>
    <w:rsid w:val="140D70B0"/>
    <w:rsid w:val="14111FD8"/>
    <w:rsid w:val="141C3974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1332A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AD09E6"/>
    <w:rsid w:val="14B071EA"/>
    <w:rsid w:val="14B67779"/>
    <w:rsid w:val="14BA2E15"/>
    <w:rsid w:val="14BD5CC4"/>
    <w:rsid w:val="14C42409"/>
    <w:rsid w:val="14C510C3"/>
    <w:rsid w:val="14C824FC"/>
    <w:rsid w:val="14CB2138"/>
    <w:rsid w:val="14CC3E85"/>
    <w:rsid w:val="14D224D0"/>
    <w:rsid w:val="14E1264D"/>
    <w:rsid w:val="14E93B9B"/>
    <w:rsid w:val="14EC0CCF"/>
    <w:rsid w:val="14F46C56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72A63"/>
    <w:rsid w:val="156B3683"/>
    <w:rsid w:val="156C7E9C"/>
    <w:rsid w:val="156D05EA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50240"/>
    <w:rsid w:val="15A730AB"/>
    <w:rsid w:val="15AA3264"/>
    <w:rsid w:val="15B0182F"/>
    <w:rsid w:val="15B10F22"/>
    <w:rsid w:val="15B27CF5"/>
    <w:rsid w:val="15B3688A"/>
    <w:rsid w:val="15BD3CA1"/>
    <w:rsid w:val="15BE5020"/>
    <w:rsid w:val="15C44867"/>
    <w:rsid w:val="15C47F25"/>
    <w:rsid w:val="15D46B42"/>
    <w:rsid w:val="15D916B7"/>
    <w:rsid w:val="15E70479"/>
    <w:rsid w:val="15EE6110"/>
    <w:rsid w:val="15EF6C75"/>
    <w:rsid w:val="15F11084"/>
    <w:rsid w:val="15FA46E2"/>
    <w:rsid w:val="15FE0588"/>
    <w:rsid w:val="1605337B"/>
    <w:rsid w:val="1606047C"/>
    <w:rsid w:val="160624F4"/>
    <w:rsid w:val="16070A35"/>
    <w:rsid w:val="160848A2"/>
    <w:rsid w:val="16095E49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2E14E3"/>
    <w:rsid w:val="173803F6"/>
    <w:rsid w:val="173A0C8E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C0BD8"/>
    <w:rsid w:val="178F1BAC"/>
    <w:rsid w:val="17911DB7"/>
    <w:rsid w:val="17923711"/>
    <w:rsid w:val="17987229"/>
    <w:rsid w:val="179A0708"/>
    <w:rsid w:val="179E28E1"/>
    <w:rsid w:val="17A022DB"/>
    <w:rsid w:val="17A2064E"/>
    <w:rsid w:val="17A340AB"/>
    <w:rsid w:val="17A34285"/>
    <w:rsid w:val="17A500B9"/>
    <w:rsid w:val="17B00BE9"/>
    <w:rsid w:val="17C11150"/>
    <w:rsid w:val="17C277F1"/>
    <w:rsid w:val="17C366FE"/>
    <w:rsid w:val="17C57C00"/>
    <w:rsid w:val="17C7648E"/>
    <w:rsid w:val="17CC0C2C"/>
    <w:rsid w:val="17D30760"/>
    <w:rsid w:val="17D50B9F"/>
    <w:rsid w:val="17D6406B"/>
    <w:rsid w:val="17EA7BC8"/>
    <w:rsid w:val="17F04DB6"/>
    <w:rsid w:val="17FD0973"/>
    <w:rsid w:val="17FE3469"/>
    <w:rsid w:val="18043376"/>
    <w:rsid w:val="1805031A"/>
    <w:rsid w:val="18055420"/>
    <w:rsid w:val="1808613F"/>
    <w:rsid w:val="180B7222"/>
    <w:rsid w:val="181523A1"/>
    <w:rsid w:val="181B363A"/>
    <w:rsid w:val="181E2D3F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66DD6"/>
    <w:rsid w:val="18983058"/>
    <w:rsid w:val="18984438"/>
    <w:rsid w:val="189858F5"/>
    <w:rsid w:val="18A0299D"/>
    <w:rsid w:val="18B15054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A711A"/>
    <w:rsid w:val="193B6A4A"/>
    <w:rsid w:val="193E651C"/>
    <w:rsid w:val="194174BB"/>
    <w:rsid w:val="19440C40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E0545"/>
    <w:rsid w:val="198A1403"/>
    <w:rsid w:val="198B4762"/>
    <w:rsid w:val="1991274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C25C1A"/>
    <w:rsid w:val="19C7224C"/>
    <w:rsid w:val="19C8660E"/>
    <w:rsid w:val="19CE2FC8"/>
    <w:rsid w:val="19CF372D"/>
    <w:rsid w:val="19D1031C"/>
    <w:rsid w:val="19D1466F"/>
    <w:rsid w:val="19E01C52"/>
    <w:rsid w:val="19E12E88"/>
    <w:rsid w:val="19E92B6A"/>
    <w:rsid w:val="19EC12FB"/>
    <w:rsid w:val="19EC30C6"/>
    <w:rsid w:val="19ED41CF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A4C26"/>
    <w:rsid w:val="1A326E19"/>
    <w:rsid w:val="1A377042"/>
    <w:rsid w:val="1A4371CF"/>
    <w:rsid w:val="1A4609B6"/>
    <w:rsid w:val="1A473086"/>
    <w:rsid w:val="1A495343"/>
    <w:rsid w:val="1A4E21B5"/>
    <w:rsid w:val="1A55446B"/>
    <w:rsid w:val="1A5B2C84"/>
    <w:rsid w:val="1A5F40C6"/>
    <w:rsid w:val="1A617B0F"/>
    <w:rsid w:val="1A6662BF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82B67"/>
    <w:rsid w:val="1AAC41E5"/>
    <w:rsid w:val="1AB26A04"/>
    <w:rsid w:val="1AC11AA5"/>
    <w:rsid w:val="1AC92991"/>
    <w:rsid w:val="1AC96E16"/>
    <w:rsid w:val="1ACF069E"/>
    <w:rsid w:val="1ADA542A"/>
    <w:rsid w:val="1ADB6AC4"/>
    <w:rsid w:val="1ADD2BCC"/>
    <w:rsid w:val="1ADE4E45"/>
    <w:rsid w:val="1AE16E0D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54DA0"/>
    <w:rsid w:val="1B097051"/>
    <w:rsid w:val="1B0A221B"/>
    <w:rsid w:val="1B0A4D9C"/>
    <w:rsid w:val="1B0E7781"/>
    <w:rsid w:val="1B130214"/>
    <w:rsid w:val="1B13125B"/>
    <w:rsid w:val="1B135DAF"/>
    <w:rsid w:val="1B142AA1"/>
    <w:rsid w:val="1B234E38"/>
    <w:rsid w:val="1B2403B5"/>
    <w:rsid w:val="1B24304B"/>
    <w:rsid w:val="1B2E4F31"/>
    <w:rsid w:val="1B300A61"/>
    <w:rsid w:val="1B3421B2"/>
    <w:rsid w:val="1B36071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5F4876"/>
    <w:rsid w:val="1B604F76"/>
    <w:rsid w:val="1B631195"/>
    <w:rsid w:val="1B66533F"/>
    <w:rsid w:val="1B68053E"/>
    <w:rsid w:val="1B6B3087"/>
    <w:rsid w:val="1B740741"/>
    <w:rsid w:val="1B794FC4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153A7"/>
    <w:rsid w:val="1BC57256"/>
    <w:rsid w:val="1BCD7EDE"/>
    <w:rsid w:val="1BCF2B9F"/>
    <w:rsid w:val="1BD40808"/>
    <w:rsid w:val="1BD657AE"/>
    <w:rsid w:val="1BD803EF"/>
    <w:rsid w:val="1BD977E2"/>
    <w:rsid w:val="1BDC1FDD"/>
    <w:rsid w:val="1BE00A0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9538F"/>
    <w:rsid w:val="1C6B4846"/>
    <w:rsid w:val="1C704DD8"/>
    <w:rsid w:val="1C727B26"/>
    <w:rsid w:val="1C784DDC"/>
    <w:rsid w:val="1C7C3094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B1CBD"/>
    <w:rsid w:val="1CF075BE"/>
    <w:rsid w:val="1CF13104"/>
    <w:rsid w:val="1CF67401"/>
    <w:rsid w:val="1CFC1E09"/>
    <w:rsid w:val="1CFD70FD"/>
    <w:rsid w:val="1D0073B6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9505C"/>
    <w:rsid w:val="1E8250EA"/>
    <w:rsid w:val="1E9564D7"/>
    <w:rsid w:val="1E9B64F2"/>
    <w:rsid w:val="1E9F6590"/>
    <w:rsid w:val="1EAA1FDC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F4EA8"/>
    <w:rsid w:val="1F977357"/>
    <w:rsid w:val="1F9A4420"/>
    <w:rsid w:val="1F9C2030"/>
    <w:rsid w:val="1F9D5BB8"/>
    <w:rsid w:val="1F9E5C18"/>
    <w:rsid w:val="1FAA09E6"/>
    <w:rsid w:val="1FAB6CD7"/>
    <w:rsid w:val="1FAE3795"/>
    <w:rsid w:val="1FAF489E"/>
    <w:rsid w:val="1FB15F08"/>
    <w:rsid w:val="1FB41DEF"/>
    <w:rsid w:val="1FC115AD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B7586"/>
    <w:rsid w:val="201C3CA2"/>
    <w:rsid w:val="201D36E6"/>
    <w:rsid w:val="201F1A41"/>
    <w:rsid w:val="20246D32"/>
    <w:rsid w:val="20281967"/>
    <w:rsid w:val="20287CCA"/>
    <w:rsid w:val="202A15E8"/>
    <w:rsid w:val="202F7842"/>
    <w:rsid w:val="20360A34"/>
    <w:rsid w:val="203B0890"/>
    <w:rsid w:val="203D58A6"/>
    <w:rsid w:val="2044015A"/>
    <w:rsid w:val="20460F3D"/>
    <w:rsid w:val="204A2F6A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42F9A"/>
    <w:rsid w:val="21346B77"/>
    <w:rsid w:val="213A482E"/>
    <w:rsid w:val="213F5F57"/>
    <w:rsid w:val="21424B5D"/>
    <w:rsid w:val="21440D01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C56DF6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E03EC"/>
    <w:rsid w:val="225E4056"/>
    <w:rsid w:val="226436BF"/>
    <w:rsid w:val="226758E5"/>
    <w:rsid w:val="22692416"/>
    <w:rsid w:val="226944DF"/>
    <w:rsid w:val="227631B0"/>
    <w:rsid w:val="22790C8F"/>
    <w:rsid w:val="227E691F"/>
    <w:rsid w:val="227F29B7"/>
    <w:rsid w:val="229150BB"/>
    <w:rsid w:val="22921CAF"/>
    <w:rsid w:val="229712E6"/>
    <w:rsid w:val="229A472F"/>
    <w:rsid w:val="22A76E5F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546AB"/>
    <w:rsid w:val="242E2EF3"/>
    <w:rsid w:val="242F40B4"/>
    <w:rsid w:val="24376E92"/>
    <w:rsid w:val="24382415"/>
    <w:rsid w:val="243E1494"/>
    <w:rsid w:val="24401ED3"/>
    <w:rsid w:val="24463F64"/>
    <w:rsid w:val="244C3178"/>
    <w:rsid w:val="245037AB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A7AC3"/>
    <w:rsid w:val="24E30119"/>
    <w:rsid w:val="24EB7C74"/>
    <w:rsid w:val="24EC4C92"/>
    <w:rsid w:val="24EE4DDC"/>
    <w:rsid w:val="24FD418E"/>
    <w:rsid w:val="24FF5007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A53DE"/>
    <w:rsid w:val="252D4705"/>
    <w:rsid w:val="25350FCE"/>
    <w:rsid w:val="25364864"/>
    <w:rsid w:val="25367E51"/>
    <w:rsid w:val="253729C1"/>
    <w:rsid w:val="25382763"/>
    <w:rsid w:val="253E4EC4"/>
    <w:rsid w:val="253F03DC"/>
    <w:rsid w:val="253F3C80"/>
    <w:rsid w:val="254745CB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820B7"/>
    <w:rsid w:val="257B6431"/>
    <w:rsid w:val="25806CCB"/>
    <w:rsid w:val="25843E5B"/>
    <w:rsid w:val="258B5C74"/>
    <w:rsid w:val="25935D8E"/>
    <w:rsid w:val="259F1CDA"/>
    <w:rsid w:val="25A55AC8"/>
    <w:rsid w:val="25AC5370"/>
    <w:rsid w:val="25AC7500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DA00DC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923F9"/>
    <w:rsid w:val="260B3174"/>
    <w:rsid w:val="261137F0"/>
    <w:rsid w:val="261229D1"/>
    <w:rsid w:val="261A14B6"/>
    <w:rsid w:val="261D31A9"/>
    <w:rsid w:val="26246E3B"/>
    <w:rsid w:val="26286168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278B9"/>
    <w:rsid w:val="27350F58"/>
    <w:rsid w:val="27352C28"/>
    <w:rsid w:val="274137B8"/>
    <w:rsid w:val="27436F3A"/>
    <w:rsid w:val="27443C03"/>
    <w:rsid w:val="27453A80"/>
    <w:rsid w:val="27464C4E"/>
    <w:rsid w:val="27492177"/>
    <w:rsid w:val="274E24A7"/>
    <w:rsid w:val="27501448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40B8B"/>
    <w:rsid w:val="27BB7D18"/>
    <w:rsid w:val="27BF2614"/>
    <w:rsid w:val="27DA480B"/>
    <w:rsid w:val="27E320C6"/>
    <w:rsid w:val="27E61965"/>
    <w:rsid w:val="27ED6AD3"/>
    <w:rsid w:val="27EE2436"/>
    <w:rsid w:val="27EE3EA1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F478B"/>
    <w:rsid w:val="28900F54"/>
    <w:rsid w:val="289105F9"/>
    <w:rsid w:val="28962513"/>
    <w:rsid w:val="28966ED1"/>
    <w:rsid w:val="289F7243"/>
    <w:rsid w:val="28A475CD"/>
    <w:rsid w:val="28A51B0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23848"/>
    <w:rsid w:val="29240827"/>
    <w:rsid w:val="29244DC0"/>
    <w:rsid w:val="2924662A"/>
    <w:rsid w:val="29274AB5"/>
    <w:rsid w:val="29291E56"/>
    <w:rsid w:val="292C29EC"/>
    <w:rsid w:val="29304A2C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8C1A5A"/>
    <w:rsid w:val="298D6AFF"/>
    <w:rsid w:val="29967DE1"/>
    <w:rsid w:val="299B7D69"/>
    <w:rsid w:val="29A703FA"/>
    <w:rsid w:val="29B1741C"/>
    <w:rsid w:val="29B51F90"/>
    <w:rsid w:val="29B670C4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45228"/>
    <w:rsid w:val="29E860AA"/>
    <w:rsid w:val="29EC1E0F"/>
    <w:rsid w:val="29F22F44"/>
    <w:rsid w:val="29F62B87"/>
    <w:rsid w:val="29F85613"/>
    <w:rsid w:val="29FC4501"/>
    <w:rsid w:val="29FD4CA6"/>
    <w:rsid w:val="29FE6DEE"/>
    <w:rsid w:val="2A043CA0"/>
    <w:rsid w:val="2A087389"/>
    <w:rsid w:val="2A10006B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B17467"/>
    <w:rsid w:val="2AB4686A"/>
    <w:rsid w:val="2AB55B2E"/>
    <w:rsid w:val="2ABD0762"/>
    <w:rsid w:val="2AC12114"/>
    <w:rsid w:val="2AD03C7C"/>
    <w:rsid w:val="2AD408B6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61E16"/>
    <w:rsid w:val="2B0651DB"/>
    <w:rsid w:val="2B081CE2"/>
    <w:rsid w:val="2B0B7DF6"/>
    <w:rsid w:val="2B0E24FA"/>
    <w:rsid w:val="2B122123"/>
    <w:rsid w:val="2B130886"/>
    <w:rsid w:val="2B1E6496"/>
    <w:rsid w:val="2B290B41"/>
    <w:rsid w:val="2B2C40EA"/>
    <w:rsid w:val="2B31763F"/>
    <w:rsid w:val="2B321B5C"/>
    <w:rsid w:val="2B3607E1"/>
    <w:rsid w:val="2B384AD5"/>
    <w:rsid w:val="2B432BF9"/>
    <w:rsid w:val="2B43772F"/>
    <w:rsid w:val="2B442EC7"/>
    <w:rsid w:val="2B485757"/>
    <w:rsid w:val="2B4862CB"/>
    <w:rsid w:val="2B486731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422F"/>
    <w:rsid w:val="2BB858A3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D41CA"/>
    <w:rsid w:val="2C304CE9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32E0E"/>
    <w:rsid w:val="2C9C58AB"/>
    <w:rsid w:val="2CA7026F"/>
    <w:rsid w:val="2CA95753"/>
    <w:rsid w:val="2CAA115B"/>
    <w:rsid w:val="2CAA28C6"/>
    <w:rsid w:val="2CAA5EA4"/>
    <w:rsid w:val="2CB4069E"/>
    <w:rsid w:val="2CB83960"/>
    <w:rsid w:val="2CB9719D"/>
    <w:rsid w:val="2CBB1822"/>
    <w:rsid w:val="2CBE00EC"/>
    <w:rsid w:val="2CBF060D"/>
    <w:rsid w:val="2CC63844"/>
    <w:rsid w:val="2CC823DB"/>
    <w:rsid w:val="2CDD7FEB"/>
    <w:rsid w:val="2CE1756B"/>
    <w:rsid w:val="2CE202D4"/>
    <w:rsid w:val="2CE914BE"/>
    <w:rsid w:val="2CEA0BBE"/>
    <w:rsid w:val="2CF03153"/>
    <w:rsid w:val="2CFE082A"/>
    <w:rsid w:val="2D03574C"/>
    <w:rsid w:val="2D0772FD"/>
    <w:rsid w:val="2D0947D4"/>
    <w:rsid w:val="2D0C28DF"/>
    <w:rsid w:val="2D13536A"/>
    <w:rsid w:val="2D1A033B"/>
    <w:rsid w:val="2D233963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73DD"/>
    <w:rsid w:val="2F530D2A"/>
    <w:rsid w:val="2F5B7BF2"/>
    <w:rsid w:val="2F5C0A04"/>
    <w:rsid w:val="2F5F4845"/>
    <w:rsid w:val="2F603581"/>
    <w:rsid w:val="2F6B7F93"/>
    <w:rsid w:val="2F726AD5"/>
    <w:rsid w:val="2F772B20"/>
    <w:rsid w:val="2F7B1889"/>
    <w:rsid w:val="2F7E223A"/>
    <w:rsid w:val="2F7E4ECD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B2174"/>
    <w:rsid w:val="2FF03B0C"/>
    <w:rsid w:val="300663FF"/>
    <w:rsid w:val="30086A93"/>
    <w:rsid w:val="300D55ED"/>
    <w:rsid w:val="300D7B1B"/>
    <w:rsid w:val="300F21EC"/>
    <w:rsid w:val="300F767A"/>
    <w:rsid w:val="30176BA2"/>
    <w:rsid w:val="301B4680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570A9"/>
    <w:rsid w:val="30464DB9"/>
    <w:rsid w:val="304B2C4A"/>
    <w:rsid w:val="305008C1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A55D26"/>
    <w:rsid w:val="30A852D9"/>
    <w:rsid w:val="30AA183B"/>
    <w:rsid w:val="30AB7B68"/>
    <w:rsid w:val="30B001DD"/>
    <w:rsid w:val="30B11949"/>
    <w:rsid w:val="30B47501"/>
    <w:rsid w:val="30C11992"/>
    <w:rsid w:val="30C31A45"/>
    <w:rsid w:val="30C7090E"/>
    <w:rsid w:val="30C71F2B"/>
    <w:rsid w:val="30C76CBF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A3D0F"/>
    <w:rsid w:val="312A699B"/>
    <w:rsid w:val="312D6563"/>
    <w:rsid w:val="312D6D92"/>
    <w:rsid w:val="31311AA0"/>
    <w:rsid w:val="313344AE"/>
    <w:rsid w:val="314A732D"/>
    <w:rsid w:val="315B288C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56B06"/>
    <w:rsid w:val="319E0737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0756D"/>
    <w:rsid w:val="3217624B"/>
    <w:rsid w:val="32177C99"/>
    <w:rsid w:val="321C0937"/>
    <w:rsid w:val="322F0F01"/>
    <w:rsid w:val="3230496F"/>
    <w:rsid w:val="32307F8D"/>
    <w:rsid w:val="323960B9"/>
    <w:rsid w:val="323C68FB"/>
    <w:rsid w:val="32601098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A583F"/>
    <w:rsid w:val="32CE143A"/>
    <w:rsid w:val="32CF6BAC"/>
    <w:rsid w:val="32D02EA3"/>
    <w:rsid w:val="32D11F5D"/>
    <w:rsid w:val="32D701DF"/>
    <w:rsid w:val="32D965B1"/>
    <w:rsid w:val="32DE0520"/>
    <w:rsid w:val="32DE651E"/>
    <w:rsid w:val="32E53D77"/>
    <w:rsid w:val="32E97B15"/>
    <w:rsid w:val="32EB3D2E"/>
    <w:rsid w:val="32F92807"/>
    <w:rsid w:val="33011E51"/>
    <w:rsid w:val="330438C3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7AF9"/>
    <w:rsid w:val="337378BD"/>
    <w:rsid w:val="337410F4"/>
    <w:rsid w:val="33742E94"/>
    <w:rsid w:val="3378211E"/>
    <w:rsid w:val="337D1A35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75E06"/>
    <w:rsid w:val="33C14525"/>
    <w:rsid w:val="33C758AF"/>
    <w:rsid w:val="33C979F1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92319E"/>
    <w:rsid w:val="34931F95"/>
    <w:rsid w:val="34A9447C"/>
    <w:rsid w:val="34B1369F"/>
    <w:rsid w:val="34BA11D5"/>
    <w:rsid w:val="34BB104E"/>
    <w:rsid w:val="34BF6630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E5A"/>
    <w:rsid w:val="353314EE"/>
    <w:rsid w:val="35352995"/>
    <w:rsid w:val="353778DA"/>
    <w:rsid w:val="35416709"/>
    <w:rsid w:val="3542277B"/>
    <w:rsid w:val="35426C16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426B9"/>
    <w:rsid w:val="36547E5A"/>
    <w:rsid w:val="36552A5E"/>
    <w:rsid w:val="365B748F"/>
    <w:rsid w:val="365D18E5"/>
    <w:rsid w:val="365F156C"/>
    <w:rsid w:val="3661561B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73BE1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5353A"/>
    <w:rsid w:val="370778E1"/>
    <w:rsid w:val="370A62C5"/>
    <w:rsid w:val="37110637"/>
    <w:rsid w:val="37126926"/>
    <w:rsid w:val="37142C90"/>
    <w:rsid w:val="3716759A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54891"/>
    <w:rsid w:val="37961346"/>
    <w:rsid w:val="37981861"/>
    <w:rsid w:val="379824C0"/>
    <w:rsid w:val="379B4AF2"/>
    <w:rsid w:val="379C1DA9"/>
    <w:rsid w:val="37A5676A"/>
    <w:rsid w:val="37A6689F"/>
    <w:rsid w:val="37A7162E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F2418D"/>
    <w:rsid w:val="37FB2F82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9213F"/>
    <w:rsid w:val="385B486D"/>
    <w:rsid w:val="385C55D0"/>
    <w:rsid w:val="385E1428"/>
    <w:rsid w:val="386557FC"/>
    <w:rsid w:val="386837A2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34774"/>
    <w:rsid w:val="389970CB"/>
    <w:rsid w:val="389D435C"/>
    <w:rsid w:val="38A33F35"/>
    <w:rsid w:val="38A67496"/>
    <w:rsid w:val="38AA3E53"/>
    <w:rsid w:val="38AB3864"/>
    <w:rsid w:val="38AE6A06"/>
    <w:rsid w:val="38B26579"/>
    <w:rsid w:val="38B73B4E"/>
    <w:rsid w:val="38C15CD1"/>
    <w:rsid w:val="38C167A3"/>
    <w:rsid w:val="38CC71AC"/>
    <w:rsid w:val="38CD20AE"/>
    <w:rsid w:val="38D111F2"/>
    <w:rsid w:val="38D866AB"/>
    <w:rsid w:val="38DF7E59"/>
    <w:rsid w:val="38E44E18"/>
    <w:rsid w:val="38E70119"/>
    <w:rsid w:val="38EB4F83"/>
    <w:rsid w:val="38EC000D"/>
    <w:rsid w:val="38EF3677"/>
    <w:rsid w:val="38F078C9"/>
    <w:rsid w:val="38F15EBE"/>
    <w:rsid w:val="38F411C8"/>
    <w:rsid w:val="38F41668"/>
    <w:rsid w:val="38FB6D1F"/>
    <w:rsid w:val="38FD5337"/>
    <w:rsid w:val="39023DA3"/>
    <w:rsid w:val="39025550"/>
    <w:rsid w:val="390827D0"/>
    <w:rsid w:val="390B0C61"/>
    <w:rsid w:val="390E1332"/>
    <w:rsid w:val="390F1D65"/>
    <w:rsid w:val="391026AC"/>
    <w:rsid w:val="391277EC"/>
    <w:rsid w:val="391A61CF"/>
    <w:rsid w:val="391B59AB"/>
    <w:rsid w:val="392819C0"/>
    <w:rsid w:val="393244B6"/>
    <w:rsid w:val="39355B2F"/>
    <w:rsid w:val="393A22B3"/>
    <w:rsid w:val="393B7E98"/>
    <w:rsid w:val="393F7A28"/>
    <w:rsid w:val="39402C51"/>
    <w:rsid w:val="3942196B"/>
    <w:rsid w:val="39440716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A04307"/>
    <w:rsid w:val="39A703A5"/>
    <w:rsid w:val="39AD2665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2D3FFB"/>
    <w:rsid w:val="3A3325F3"/>
    <w:rsid w:val="3A344169"/>
    <w:rsid w:val="3A3530C5"/>
    <w:rsid w:val="3A3F063C"/>
    <w:rsid w:val="3A427FBB"/>
    <w:rsid w:val="3A497F4C"/>
    <w:rsid w:val="3A4C1715"/>
    <w:rsid w:val="3A505B29"/>
    <w:rsid w:val="3A5F0343"/>
    <w:rsid w:val="3A60190A"/>
    <w:rsid w:val="3A630CF7"/>
    <w:rsid w:val="3A650C30"/>
    <w:rsid w:val="3A66072E"/>
    <w:rsid w:val="3A666495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C04A6"/>
    <w:rsid w:val="3AA1118E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E2457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6623F"/>
    <w:rsid w:val="3B670214"/>
    <w:rsid w:val="3B686B01"/>
    <w:rsid w:val="3B6C2D08"/>
    <w:rsid w:val="3B71766F"/>
    <w:rsid w:val="3B720D35"/>
    <w:rsid w:val="3B737BD1"/>
    <w:rsid w:val="3B784DB7"/>
    <w:rsid w:val="3B80477A"/>
    <w:rsid w:val="3B886F44"/>
    <w:rsid w:val="3B8A086F"/>
    <w:rsid w:val="3B8E6DB4"/>
    <w:rsid w:val="3B916F19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E081A"/>
    <w:rsid w:val="3C265BD8"/>
    <w:rsid w:val="3C293D95"/>
    <w:rsid w:val="3C2B5766"/>
    <w:rsid w:val="3C2C41E6"/>
    <w:rsid w:val="3C2F7FAA"/>
    <w:rsid w:val="3C302D11"/>
    <w:rsid w:val="3C313CBE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51796"/>
    <w:rsid w:val="3CBD6D74"/>
    <w:rsid w:val="3CBF58EB"/>
    <w:rsid w:val="3CC13333"/>
    <w:rsid w:val="3CCB357A"/>
    <w:rsid w:val="3CD259B2"/>
    <w:rsid w:val="3CDF6131"/>
    <w:rsid w:val="3CE93697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5130"/>
    <w:rsid w:val="3D4A120B"/>
    <w:rsid w:val="3D4E3E7A"/>
    <w:rsid w:val="3D4E400A"/>
    <w:rsid w:val="3D5B658B"/>
    <w:rsid w:val="3D5D4227"/>
    <w:rsid w:val="3D5F29CD"/>
    <w:rsid w:val="3D6C28B1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15C9A"/>
    <w:rsid w:val="3E3232D4"/>
    <w:rsid w:val="3E376525"/>
    <w:rsid w:val="3E3C0B32"/>
    <w:rsid w:val="3E4B0C0A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52215"/>
    <w:rsid w:val="3F772CDB"/>
    <w:rsid w:val="3F782BF0"/>
    <w:rsid w:val="3F78346E"/>
    <w:rsid w:val="3F7F37C6"/>
    <w:rsid w:val="3F856B04"/>
    <w:rsid w:val="3F861C6A"/>
    <w:rsid w:val="3F8F1C55"/>
    <w:rsid w:val="3F9159E4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D31FF"/>
    <w:rsid w:val="3FDE0824"/>
    <w:rsid w:val="3FE37B6D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F1D4F"/>
    <w:rsid w:val="3FFF32AC"/>
    <w:rsid w:val="40024B70"/>
    <w:rsid w:val="400415D8"/>
    <w:rsid w:val="400E5ACE"/>
    <w:rsid w:val="40101A85"/>
    <w:rsid w:val="401038F4"/>
    <w:rsid w:val="401360FA"/>
    <w:rsid w:val="40177CAF"/>
    <w:rsid w:val="401B6747"/>
    <w:rsid w:val="40227A69"/>
    <w:rsid w:val="40255D56"/>
    <w:rsid w:val="402A1B16"/>
    <w:rsid w:val="402B5DF5"/>
    <w:rsid w:val="402F51DE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6F1646"/>
    <w:rsid w:val="41791B17"/>
    <w:rsid w:val="417D27C8"/>
    <w:rsid w:val="41850FE3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734"/>
    <w:rsid w:val="41F4693E"/>
    <w:rsid w:val="41F553C7"/>
    <w:rsid w:val="41FD3BFE"/>
    <w:rsid w:val="41FE5D66"/>
    <w:rsid w:val="42080B34"/>
    <w:rsid w:val="420C2676"/>
    <w:rsid w:val="421E7A97"/>
    <w:rsid w:val="421F0F55"/>
    <w:rsid w:val="421F2718"/>
    <w:rsid w:val="422B1696"/>
    <w:rsid w:val="422C5052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AA5AF2"/>
    <w:rsid w:val="42B04AEA"/>
    <w:rsid w:val="42B417D7"/>
    <w:rsid w:val="42B647BB"/>
    <w:rsid w:val="42BE0042"/>
    <w:rsid w:val="42BE2EFB"/>
    <w:rsid w:val="42BE495B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A13D1"/>
    <w:rsid w:val="43BB11FD"/>
    <w:rsid w:val="43BD2FE6"/>
    <w:rsid w:val="43C0251E"/>
    <w:rsid w:val="43C116FF"/>
    <w:rsid w:val="43C157EF"/>
    <w:rsid w:val="43CE03B3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607765"/>
    <w:rsid w:val="446768BB"/>
    <w:rsid w:val="4469781B"/>
    <w:rsid w:val="446B012C"/>
    <w:rsid w:val="44724C49"/>
    <w:rsid w:val="44735953"/>
    <w:rsid w:val="44763A3C"/>
    <w:rsid w:val="44826636"/>
    <w:rsid w:val="44881162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C0325F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45801"/>
    <w:rsid w:val="44FA3828"/>
    <w:rsid w:val="44FA7A9D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450E5"/>
    <w:rsid w:val="45756A52"/>
    <w:rsid w:val="45760B6E"/>
    <w:rsid w:val="457C1C68"/>
    <w:rsid w:val="457E6C02"/>
    <w:rsid w:val="458253D4"/>
    <w:rsid w:val="45835123"/>
    <w:rsid w:val="458A12A4"/>
    <w:rsid w:val="45953886"/>
    <w:rsid w:val="459A5728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60901E2"/>
    <w:rsid w:val="460E70F2"/>
    <w:rsid w:val="461546C1"/>
    <w:rsid w:val="46215835"/>
    <w:rsid w:val="46300ECC"/>
    <w:rsid w:val="46333D16"/>
    <w:rsid w:val="46340BB8"/>
    <w:rsid w:val="463831CA"/>
    <w:rsid w:val="463A512E"/>
    <w:rsid w:val="46472534"/>
    <w:rsid w:val="464B1BCE"/>
    <w:rsid w:val="465A3C55"/>
    <w:rsid w:val="465E45BA"/>
    <w:rsid w:val="465E4A48"/>
    <w:rsid w:val="46601C9C"/>
    <w:rsid w:val="466615E3"/>
    <w:rsid w:val="466D0B7B"/>
    <w:rsid w:val="4676536F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73451"/>
    <w:rsid w:val="47ED4C0B"/>
    <w:rsid w:val="47ED5F46"/>
    <w:rsid w:val="47F16CDC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F41A2"/>
    <w:rsid w:val="48523A34"/>
    <w:rsid w:val="485878D9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E771F"/>
    <w:rsid w:val="48711F85"/>
    <w:rsid w:val="48741858"/>
    <w:rsid w:val="487D49EA"/>
    <w:rsid w:val="487E2BA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55933"/>
    <w:rsid w:val="49577ABB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963E14"/>
    <w:rsid w:val="49967804"/>
    <w:rsid w:val="499721AD"/>
    <w:rsid w:val="499762DC"/>
    <w:rsid w:val="49980409"/>
    <w:rsid w:val="499C0F2B"/>
    <w:rsid w:val="499E33C0"/>
    <w:rsid w:val="49A47274"/>
    <w:rsid w:val="49AD512B"/>
    <w:rsid w:val="49B23D17"/>
    <w:rsid w:val="49B37D36"/>
    <w:rsid w:val="49B702DC"/>
    <w:rsid w:val="49BC2B2A"/>
    <w:rsid w:val="49BF7DBC"/>
    <w:rsid w:val="49C7275D"/>
    <w:rsid w:val="49CC0D28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71223"/>
    <w:rsid w:val="4AB932C8"/>
    <w:rsid w:val="4ABB09B7"/>
    <w:rsid w:val="4AC40544"/>
    <w:rsid w:val="4AC8139D"/>
    <w:rsid w:val="4ACF133B"/>
    <w:rsid w:val="4AD13278"/>
    <w:rsid w:val="4AD228E8"/>
    <w:rsid w:val="4AD67579"/>
    <w:rsid w:val="4AD76B5B"/>
    <w:rsid w:val="4AE04436"/>
    <w:rsid w:val="4AE54455"/>
    <w:rsid w:val="4AE611E2"/>
    <w:rsid w:val="4AE62E10"/>
    <w:rsid w:val="4AEA6393"/>
    <w:rsid w:val="4AEF0DD0"/>
    <w:rsid w:val="4AF17E98"/>
    <w:rsid w:val="4AF50A41"/>
    <w:rsid w:val="4AFB18B0"/>
    <w:rsid w:val="4B004A59"/>
    <w:rsid w:val="4B024F2F"/>
    <w:rsid w:val="4B033329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C7B12"/>
    <w:rsid w:val="4B3E514A"/>
    <w:rsid w:val="4B3F1A69"/>
    <w:rsid w:val="4B405B8A"/>
    <w:rsid w:val="4B4543C5"/>
    <w:rsid w:val="4B4668DC"/>
    <w:rsid w:val="4B495878"/>
    <w:rsid w:val="4B4A0A9E"/>
    <w:rsid w:val="4B532F78"/>
    <w:rsid w:val="4B5F454F"/>
    <w:rsid w:val="4B645AA7"/>
    <w:rsid w:val="4B6978BA"/>
    <w:rsid w:val="4B712C4F"/>
    <w:rsid w:val="4B753B02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BC02D7"/>
    <w:rsid w:val="4BC12B18"/>
    <w:rsid w:val="4BC61DC5"/>
    <w:rsid w:val="4BC63121"/>
    <w:rsid w:val="4BD20C60"/>
    <w:rsid w:val="4BD50A80"/>
    <w:rsid w:val="4BD66764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A29D0"/>
    <w:rsid w:val="4BFF3DF6"/>
    <w:rsid w:val="4C027991"/>
    <w:rsid w:val="4C0832BE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54981"/>
    <w:rsid w:val="4C557A11"/>
    <w:rsid w:val="4C5F51D8"/>
    <w:rsid w:val="4C623797"/>
    <w:rsid w:val="4C63031C"/>
    <w:rsid w:val="4C6740A2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B6135"/>
    <w:rsid w:val="4CDC7F47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B7EE6"/>
    <w:rsid w:val="4D1D3D38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03A26"/>
    <w:rsid w:val="4DA213F9"/>
    <w:rsid w:val="4DAE182B"/>
    <w:rsid w:val="4DB477A0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666F0"/>
    <w:rsid w:val="4DFE0F00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30F2F"/>
    <w:rsid w:val="4E471D54"/>
    <w:rsid w:val="4E477CCF"/>
    <w:rsid w:val="4E4E16FB"/>
    <w:rsid w:val="4E4F31C3"/>
    <w:rsid w:val="4E526B63"/>
    <w:rsid w:val="4E5F32E6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26C99"/>
    <w:rsid w:val="4ED4606D"/>
    <w:rsid w:val="4ED7507A"/>
    <w:rsid w:val="4EDA3871"/>
    <w:rsid w:val="4EDC0039"/>
    <w:rsid w:val="4EE02939"/>
    <w:rsid w:val="4EE80888"/>
    <w:rsid w:val="4EE96C24"/>
    <w:rsid w:val="4EF03416"/>
    <w:rsid w:val="4EF41BB3"/>
    <w:rsid w:val="4EF6190B"/>
    <w:rsid w:val="4EF640EE"/>
    <w:rsid w:val="4EF77C82"/>
    <w:rsid w:val="4EFA71CA"/>
    <w:rsid w:val="4EFB0C15"/>
    <w:rsid w:val="4EFE781C"/>
    <w:rsid w:val="4F0B6F62"/>
    <w:rsid w:val="4F0C6077"/>
    <w:rsid w:val="4F14132F"/>
    <w:rsid w:val="4F163FBA"/>
    <w:rsid w:val="4F195EE2"/>
    <w:rsid w:val="4F1B2E4E"/>
    <w:rsid w:val="4F2C6EDA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176B3"/>
    <w:rsid w:val="4F5F456C"/>
    <w:rsid w:val="4F5F7A29"/>
    <w:rsid w:val="4F600E8B"/>
    <w:rsid w:val="4F645455"/>
    <w:rsid w:val="4F672CB5"/>
    <w:rsid w:val="4F6A6CEF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758B2"/>
    <w:rsid w:val="4FB952F1"/>
    <w:rsid w:val="4FC94AF2"/>
    <w:rsid w:val="4FCB5260"/>
    <w:rsid w:val="4FCB650F"/>
    <w:rsid w:val="4FCE3EC5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713FC"/>
    <w:rsid w:val="500779F7"/>
    <w:rsid w:val="500F2C52"/>
    <w:rsid w:val="50115029"/>
    <w:rsid w:val="50130207"/>
    <w:rsid w:val="50167B60"/>
    <w:rsid w:val="50186DCC"/>
    <w:rsid w:val="50325A21"/>
    <w:rsid w:val="50337DE4"/>
    <w:rsid w:val="503835C1"/>
    <w:rsid w:val="503A4A06"/>
    <w:rsid w:val="50421FAC"/>
    <w:rsid w:val="504827D0"/>
    <w:rsid w:val="50551A7C"/>
    <w:rsid w:val="50590640"/>
    <w:rsid w:val="505A1971"/>
    <w:rsid w:val="505B00FA"/>
    <w:rsid w:val="506468A8"/>
    <w:rsid w:val="506E5351"/>
    <w:rsid w:val="50706B64"/>
    <w:rsid w:val="50755F46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A0DE1"/>
    <w:rsid w:val="50DE003A"/>
    <w:rsid w:val="50E850A8"/>
    <w:rsid w:val="50ED0D06"/>
    <w:rsid w:val="50EE1F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74AF"/>
    <w:rsid w:val="51413DE5"/>
    <w:rsid w:val="5146189A"/>
    <w:rsid w:val="5146335C"/>
    <w:rsid w:val="51562916"/>
    <w:rsid w:val="515874EA"/>
    <w:rsid w:val="515B34F5"/>
    <w:rsid w:val="516261BC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30486"/>
    <w:rsid w:val="51942F56"/>
    <w:rsid w:val="51975E40"/>
    <w:rsid w:val="51AE462A"/>
    <w:rsid w:val="51B27DFE"/>
    <w:rsid w:val="51B37051"/>
    <w:rsid w:val="51B44B36"/>
    <w:rsid w:val="51B51E93"/>
    <w:rsid w:val="51BC7B58"/>
    <w:rsid w:val="51C10EBB"/>
    <w:rsid w:val="51C436C9"/>
    <w:rsid w:val="51C9446F"/>
    <w:rsid w:val="51DA4E91"/>
    <w:rsid w:val="51DF24D3"/>
    <w:rsid w:val="51E96BB5"/>
    <w:rsid w:val="51EF47CF"/>
    <w:rsid w:val="51FB18A2"/>
    <w:rsid w:val="51FF7286"/>
    <w:rsid w:val="5207265A"/>
    <w:rsid w:val="521153DD"/>
    <w:rsid w:val="521A6B40"/>
    <w:rsid w:val="521C7DEC"/>
    <w:rsid w:val="522231D7"/>
    <w:rsid w:val="52345124"/>
    <w:rsid w:val="523A44B9"/>
    <w:rsid w:val="523E191D"/>
    <w:rsid w:val="52427E0F"/>
    <w:rsid w:val="524679A7"/>
    <w:rsid w:val="525734FF"/>
    <w:rsid w:val="52574D1E"/>
    <w:rsid w:val="52595D17"/>
    <w:rsid w:val="525A7FC2"/>
    <w:rsid w:val="525C0A6D"/>
    <w:rsid w:val="525D3EED"/>
    <w:rsid w:val="52631DD3"/>
    <w:rsid w:val="52651931"/>
    <w:rsid w:val="52687FD2"/>
    <w:rsid w:val="526C058E"/>
    <w:rsid w:val="527273C4"/>
    <w:rsid w:val="527564BE"/>
    <w:rsid w:val="52764A75"/>
    <w:rsid w:val="527B13A9"/>
    <w:rsid w:val="52832444"/>
    <w:rsid w:val="52934ED9"/>
    <w:rsid w:val="52962AB6"/>
    <w:rsid w:val="529820D1"/>
    <w:rsid w:val="529A4C30"/>
    <w:rsid w:val="529D3AD0"/>
    <w:rsid w:val="52A61AD6"/>
    <w:rsid w:val="52A918AF"/>
    <w:rsid w:val="52AE4D81"/>
    <w:rsid w:val="52B13F6B"/>
    <w:rsid w:val="52B15017"/>
    <w:rsid w:val="52B27F37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EC055C"/>
    <w:rsid w:val="52EC0EEB"/>
    <w:rsid w:val="52ED6C56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347FD"/>
    <w:rsid w:val="53573D26"/>
    <w:rsid w:val="53601B39"/>
    <w:rsid w:val="536833D0"/>
    <w:rsid w:val="5369043F"/>
    <w:rsid w:val="536F406D"/>
    <w:rsid w:val="53757D83"/>
    <w:rsid w:val="537C5062"/>
    <w:rsid w:val="537D0CE9"/>
    <w:rsid w:val="537E4483"/>
    <w:rsid w:val="538051E9"/>
    <w:rsid w:val="53834FC0"/>
    <w:rsid w:val="53881836"/>
    <w:rsid w:val="53901428"/>
    <w:rsid w:val="53961443"/>
    <w:rsid w:val="53A37A08"/>
    <w:rsid w:val="53A756C3"/>
    <w:rsid w:val="53AC4E52"/>
    <w:rsid w:val="53AC799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C12EF"/>
    <w:rsid w:val="540026BD"/>
    <w:rsid w:val="54093681"/>
    <w:rsid w:val="540B324D"/>
    <w:rsid w:val="540B7A19"/>
    <w:rsid w:val="540D4DD6"/>
    <w:rsid w:val="540D6DFE"/>
    <w:rsid w:val="541372BB"/>
    <w:rsid w:val="54145659"/>
    <w:rsid w:val="541F56D1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61107"/>
    <w:rsid w:val="54672CD4"/>
    <w:rsid w:val="547312A9"/>
    <w:rsid w:val="547475CB"/>
    <w:rsid w:val="54757A28"/>
    <w:rsid w:val="547A5E91"/>
    <w:rsid w:val="547B4B3F"/>
    <w:rsid w:val="547C6DF6"/>
    <w:rsid w:val="548A4E03"/>
    <w:rsid w:val="5492780C"/>
    <w:rsid w:val="54956E77"/>
    <w:rsid w:val="54986023"/>
    <w:rsid w:val="549D0D73"/>
    <w:rsid w:val="54AB3A01"/>
    <w:rsid w:val="54AF4B43"/>
    <w:rsid w:val="54B65383"/>
    <w:rsid w:val="54B74AF7"/>
    <w:rsid w:val="54B84FDF"/>
    <w:rsid w:val="54BA3083"/>
    <w:rsid w:val="54BF5F87"/>
    <w:rsid w:val="54C330AC"/>
    <w:rsid w:val="54C95C5D"/>
    <w:rsid w:val="54D37E2F"/>
    <w:rsid w:val="54D720E6"/>
    <w:rsid w:val="54D76B98"/>
    <w:rsid w:val="54DC1A26"/>
    <w:rsid w:val="54DE407A"/>
    <w:rsid w:val="54E95AD8"/>
    <w:rsid w:val="54F651B3"/>
    <w:rsid w:val="54F66DE2"/>
    <w:rsid w:val="55067A91"/>
    <w:rsid w:val="5514461C"/>
    <w:rsid w:val="55177AB5"/>
    <w:rsid w:val="551D5716"/>
    <w:rsid w:val="551E5F55"/>
    <w:rsid w:val="5522463A"/>
    <w:rsid w:val="55233B35"/>
    <w:rsid w:val="55237F70"/>
    <w:rsid w:val="55262C59"/>
    <w:rsid w:val="55263265"/>
    <w:rsid w:val="553042A2"/>
    <w:rsid w:val="553134B9"/>
    <w:rsid w:val="55353920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61D7"/>
    <w:rsid w:val="55AA5F30"/>
    <w:rsid w:val="55AE002D"/>
    <w:rsid w:val="55B45760"/>
    <w:rsid w:val="55B66D2E"/>
    <w:rsid w:val="55BB1464"/>
    <w:rsid w:val="55BE303B"/>
    <w:rsid w:val="55CE7D50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7E69"/>
    <w:rsid w:val="56154A4C"/>
    <w:rsid w:val="561F640A"/>
    <w:rsid w:val="56215F3C"/>
    <w:rsid w:val="562E3095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930E45"/>
    <w:rsid w:val="56946A26"/>
    <w:rsid w:val="56953D4F"/>
    <w:rsid w:val="56975CE1"/>
    <w:rsid w:val="569C2193"/>
    <w:rsid w:val="569D5512"/>
    <w:rsid w:val="56A01322"/>
    <w:rsid w:val="56A106AB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53A56"/>
    <w:rsid w:val="56E751E6"/>
    <w:rsid w:val="56E81BEE"/>
    <w:rsid w:val="56EA1F60"/>
    <w:rsid w:val="56EE3D43"/>
    <w:rsid w:val="56F91557"/>
    <w:rsid w:val="56FB0BAB"/>
    <w:rsid w:val="57080827"/>
    <w:rsid w:val="5711084C"/>
    <w:rsid w:val="57112AC8"/>
    <w:rsid w:val="57125F43"/>
    <w:rsid w:val="571473A3"/>
    <w:rsid w:val="57196CD6"/>
    <w:rsid w:val="5727583C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337A7"/>
    <w:rsid w:val="579552C5"/>
    <w:rsid w:val="57994242"/>
    <w:rsid w:val="579A3826"/>
    <w:rsid w:val="579B78BC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C0151D"/>
    <w:rsid w:val="57C14748"/>
    <w:rsid w:val="57C30805"/>
    <w:rsid w:val="57C51A82"/>
    <w:rsid w:val="57CB091F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64DC8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802421"/>
    <w:rsid w:val="58875F73"/>
    <w:rsid w:val="588D1666"/>
    <w:rsid w:val="588F71C9"/>
    <w:rsid w:val="58914185"/>
    <w:rsid w:val="58920F1B"/>
    <w:rsid w:val="58AB69E5"/>
    <w:rsid w:val="58B049A7"/>
    <w:rsid w:val="58B167FD"/>
    <w:rsid w:val="58B513F7"/>
    <w:rsid w:val="58B6002C"/>
    <w:rsid w:val="58C0497A"/>
    <w:rsid w:val="58C564A5"/>
    <w:rsid w:val="58CC003F"/>
    <w:rsid w:val="58CD2053"/>
    <w:rsid w:val="58CD7B88"/>
    <w:rsid w:val="58CD7B89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9852BD"/>
    <w:rsid w:val="599C5353"/>
    <w:rsid w:val="599F79B0"/>
    <w:rsid w:val="59A0400D"/>
    <w:rsid w:val="59A379DA"/>
    <w:rsid w:val="59AA1BC7"/>
    <w:rsid w:val="59C10669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7F2691"/>
    <w:rsid w:val="5A810F21"/>
    <w:rsid w:val="5A8201E3"/>
    <w:rsid w:val="5A943561"/>
    <w:rsid w:val="5A947EF0"/>
    <w:rsid w:val="5A9545E6"/>
    <w:rsid w:val="5A96253C"/>
    <w:rsid w:val="5A9A1811"/>
    <w:rsid w:val="5AA24F1F"/>
    <w:rsid w:val="5AA45DD1"/>
    <w:rsid w:val="5AA6010C"/>
    <w:rsid w:val="5AA86E5A"/>
    <w:rsid w:val="5AAA67C9"/>
    <w:rsid w:val="5AAE12B9"/>
    <w:rsid w:val="5AB26F46"/>
    <w:rsid w:val="5AB72DEF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2C87"/>
    <w:rsid w:val="5B127B67"/>
    <w:rsid w:val="5B153DAF"/>
    <w:rsid w:val="5B183C22"/>
    <w:rsid w:val="5B1D3757"/>
    <w:rsid w:val="5B217D0A"/>
    <w:rsid w:val="5B276FBD"/>
    <w:rsid w:val="5B2F6C65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D3062"/>
    <w:rsid w:val="5B861DFE"/>
    <w:rsid w:val="5B8B4481"/>
    <w:rsid w:val="5B8F3139"/>
    <w:rsid w:val="5B8F6725"/>
    <w:rsid w:val="5B961544"/>
    <w:rsid w:val="5B9C0BB9"/>
    <w:rsid w:val="5B9D2958"/>
    <w:rsid w:val="5BA34635"/>
    <w:rsid w:val="5BA4506F"/>
    <w:rsid w:val="5BAA1566"/>
    <w:rsid w:val="5BAC5FEF"/>
    <w:rsid w:val="5BAC660D"/>
    <w:rsid w:val="5BB90A97"/>
    <w:rsid w:val="5BC80573"/>
    <w:rsid w:val="5BC973B5"/>
    <w:rsid w:val="5BCC4604"/>
    <w:rsid w:val="5BD17E46"/>
    <w:rsid w:val="5BDE3DC3"/>
    <w:rsid w:val="5BE1092E"/>
    <w:rsid w:val="5BE2378B"/>
    <w:rsid w:val="5BEB318B"/>
    <w:rsid w:val="5BEB5A0B"/>
    <w:rsid w:val="5BEC2285"/>
    <w:rsid w:val="5BF31333"/>
    <w:rsid w:val="5BFA1A95"/>
    <w:rsid w:val="5BFB4AA1"/>
    <w:rsid w:val="5BFD39FA"/>
    <w:rsid w:val="5C0347DA"/>
    <w:rsid w:val="5C071023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376DC"/>
    <w:rsid w:val="5C45707D"/>
    <w:rsid w:val="5C471B1A"/>
    <w:rsid w:val="5C4E5CA1"/>
    <w:rsid w:val="5C520C5D"/>
    <w:rsid w:val="5C52761C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71915"/>
    <w:rsid w:val="5D1A0064"/>
    <w:rsid w:val="5D1E0483"/>
    <w:rsid w:val="5D290A7F"/>
    <w:rsid w:val="5D2A75F3"/>
    <w:rsid w:val="5D2E4C8F"/>
    <w:rsid w:val="5D2F0156"/>
    <w:rsid w:val="5D300D00"/>
    <w:rsid w:val="5D327B7C"/>
    <w:rsid w:val="5D3D5181"/>
    <w:rsid w:val="5D401CDD"/>
    <w:rsid w:val="5D4147FD"/>
    <w:rsid w:val="5D4464FB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612A0"/>
    <w:rsid w:val="5D763D0D"/>
    <w:rsid w:val="5D7F4B1E"/>
    <w:rsid w:val="5D810355"/>
    <w:rsid w:val="5D843249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3412C"/>
    <w:rsid w:val="5DB426A0"/>
    <w:rsid w:val="5DB76601"/>
    <w:rsid w:val="5DB77D64"/>
    <w:rsid w:val="5DC06F9F"/>
    <w:rsid w:val="5DC22768"/>
    <w:rsid w:val="5DC3433E"/>
    <w:rsid w:val="5DC8549E"/>
    <w:rsid w:val="5DCE7B78"/>
    <w:rsid w:val="5DCF3D17"/>
    <w:rsid w:val="5DD3278D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E517D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C01E3"/>
    <w:rsid w:val="5EB400C3"/>
    <w:rsid w:val="5EB82055"/>
    <w:rsid w:val="5EC309DA"/>
    <w:rsid w:val="5EC56D7E"/>
    <w:rsid w:val="5ECB3F99"/>
    <w:rsid w:val="5ECD3498"/>
    <w:rsid w:val="5ECF4FD8"/>
    <w:rsid w:val="5ED70F57"/>
    <w:rsid w:val="5EDD6588"/>
    <w:rsid w:val="5EE35981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615247"/>
    <w:rsid w:val="5F692966"/>
    <w:rsid w:val="5F6A5A0A"/>
    <w:rsid w:val="5F6F6F70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C23A38"/>
    <w:rsid w:val="5FC458D2"/>
    <w:rsid w:val="5FCE6F1E"/>
    <w:rsid w:val="5FD31DEC"/>
    <w:rsid w:val="5FD91C36"/>
    <w:rsid w:val="5FE80E96"/>
    <w:rsid w:val="5FE96661"/>
    <w:rsid w:val="5FF03685"/>
    <w:rsid w:val="5FF44B73"/>
    <w:rsid w:val="5FF70698"/>
    <w:rsid w:val="5FFC2AE4"/>
    <w:rsid w:val="5FFD34D5"/>
    <w:rsid w:val="60052229"/>
    <w:rsid w:val="60070FA0"/>
    <w:rsid w:val="6007379D"/>
    <w:rsid w:val="600814E0"/>
    <w:rsid w:val="60085C69"/>
    <w:rsid w:val="600B1124"/>
    <w:rsid w:val="601079C8"/>
    <w:rsid w:val="601441AB"/>
    <w:rsid w:val="6016135E"/>
    <w:rsid w:val="6021037D"/>
    <w:rsid w:val="60255BF0"/>
    <w:rsid w:val="602961E3"/>
    <w:rsid w:val="602B5AF6"/>
    <w:rsid w:val="602F51EE"/>
    <w:rsid w:val="6039674B"/>
    <w:rsid w:val="60396D53"/>
    <w:rsid w:val="60407DEC"/>
    <w:rsid w:val="60460B23"/>
    <w:rsid w:val="60475A2A"/>
    <w:rsid w:val="604B32E6"/>
    <w:rsid w:val="604F7EA6"/>
    <w:rsid w:val="60502B41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732D14"/>
    <w:rsid w:val="607524D0"/>
    <w:rsid w:val="60790820"/>
    <w:rsid w:val="607D133A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6A6E"/>
    <w:rsid w:val="60D44DA5"/>
    <w:rsid w:val="60DB5344"/>
    <w:rsid w:val="60DC2AE2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E3E40"/>
    <w:rsid w:val="615F015D"/>
    <w:rsid w:val="615F62AB"/>
    <w:rsid w:val="616057FE"/>
    <w:rsid w:val="61622160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A1D42"/>
    <w:rsid w:val="61D033C7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8449B"/>
    <w:rsid w:val="622310F6"/>
    <w:rsid w:val="622518CF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2B47"/>
    <w:rsid w:val="624A6292"/>
    <w:rsid w:val="624D4BE1"/>
    <w:rsid w:val="624F22B9"/>
    <w:rsid w:val="6250003B"/>
    <w:rsid w:val="62555FBC"/>
    <w:rsid w:val="625746E0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F3399"/>
    <w:rsid w:val="62710CC6"/>
    <w:rsid w:val="62786ED2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C73204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99A"/>
    <w:rsid w:val="63274BB1"/>
    <w:rsid w:val="632C1E99"/>
    <w:rsid w:val="63386BB9"/>
    <w:rsid w:val="633B1E29"/>
    <w:rsid w:val="634A5D38"/>
    <w:rsid w:val="634C65DC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281A89"/>
    <w:rsid w:val="642B7F25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686A65"/>
    <w:rsid w:val="646A011B"/>
    <w:rsid w:val="646B3F3E"/>
    <w:rsid w:val="646D1CD3"/>
    <w:rsid w:val="6476698F"/>
    <w:rsid w:val="64776B12"/>
    <w:rsid w:val="647B6BF9"/>
    <w:rsid w:val="647D6981"/>
    <w:rsid w:val="647E5324"/>
    <w:rsid w:val="64827BE0"/>
    <w:rsid w:val="64882E0B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C01A1B"/>
    <w:rsid w:val="64D001A0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55AA9"/>
    <w:rsid w:val="657701D4"/>
    <w:rsid w:val="657763D1"/>
    <w:rsid w:val="6577679C"/>
    <w:rsid w:val="65807AD8"/>
    <w:rsid w:val="65822FE0"/>
    <w:rsid w:val="65886C99"/>
    <w:rsid w:val="658B3278"/>
    <w:rsid w:val="659B3091"/>
    <w:rsid w:val="659F52F3"/>
    <w:rsid w:val="65A16EE2"/>
    <w:rsid w:val="65AA2639"/>
    <w:rsid w:val="65AB206F"/>
    <w:rsid w:val="65AE1917"/>
    <w:rsid w:val="65B05F69"/>
    <w:rsid w:val="65B33093"/>
    <w:rsid w:val="65B455FE"/>
    <w:rsid w:val="65BC78B0"/>
    <w:rsid w:val="65C11EF0"/>
    <w:rsid w:val="65C560F4"/>
    <w:rsid w:val="65CA2BB7"/>
    <w:rsid w:val="65CF4916"/>
    <w:rsid w:val="65CF507B"/>
    <w:rsid w:val="65D7742E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65226"/>
    <w:rsid w:val="66725F5B"/>
    <w:rsid w:val="667570C0"/>
    <w:rsid w:val="667A32AF"/>
    <w:rsid w:val="66813ACD"/>
    <w:rsid w:val="66824D23"/>
    <w:rsid w:val="668317D5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46FBC"/>
    <w:rsid w:val="66F826EE"/>
    <w:rsid w:val="66FD35F4"/>
    <w:rsid w:val="66FD6B9E"/>
    <w:rsid w:val="66FE3A10"/>
    <w:rsid w:val="67016A4B"/>
    <w:rsid w:val="67076572"/>
    <w:rsid w:val="670E396A"/>
    <w:rsid w:val="671B08CF"/>
    <w:rsid w:val="67206181"/>
    <w:rsid w:val="67243A92"/>
    <w:rsid w:val="67333E25"/>
    <w:rsid w:val="67362900"/>
    <w:rsid w:val="6737473D"/>
    <w:rsid w:val="673F566D"/>
    <w:rsid w:val="67477A3D"/>
    <w:rsid w:val="674836B0"/>
    <w:rsid w:val="674A7242"/>
    <w:rsid w:val="6750530D"/>
    <w:rsid w:val="67534BA2"/>
    <w:rsid w:val="67544D32"/>
    <w:rsid w:val="67627CB0"/>
    <w:rsid w:val="67646E19"/>
    <w:rsid w:val="67667554"/>
    <w:rsid w:val="6768236C"/>
    <w:rsid w:val="676E655A"/>
    <w:rsid w:val="677118E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90087E"/>
    <w:rsid w:val="67916972"/>
    <w:rsid w:val="67974735"/>
    <w:rsid w:val="67A070B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7753D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D210F3"/>
    <w:rsid w:val="69D64A5B"/>
    <w:rsid w:val="69D9654E"/>
    <w:rsid w:val="69DD7F9F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1E0E64"/>
    <w:rsid w:val="6A237F9A"/>
    <w:rsid w:val="6A2927D5"/>
    <w:rsid w:val="6A297A90"/>
    <w:rsid w:val="6A315F4F"/>
    <w:rsid w:val="6A3205AE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A5B24"/>
    <w:rsid w:val="6A722D01"/>
    <w:rsid w:val="6A7E3F26"/>
    <w:rsid w:val="6A842F61"/>
    <w:rsid w:val="6A8A6E92"/>
    <w:rsid w:val="6A8C028A"/>
    <w:rsid w:val="6A8F5B50"/>
    <w:rsid w:val="6A901EF2"/>
    <w:rsid w:val="6A904CE3"/>
    <w:rsid w:val="6A984426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3FC1"/>
    <w:rsid w:val="6B7357C3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B2108D"/>
    <w:rsid w:val="6BBA4ECD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F25A5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765"/>
    <w:rsid w:val="6D3A5839"/>
    <w:rsid w:val="6D3B5319"/>
    <w:rsid w:val="6D3D2693"/>
    <w:rsid w:val="6D40296E"/>
    <w:rsid w:val="6D417749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4AB6"/>
    <w:rsid w:val="6D8051E1"/>
    <w:rsid w:val="6D834E2B"/>
    <w:rsid w:val="6D84000B"/>
    <w:rsid w:val="6D8D2542"/>
    <w:rsid w:val="6D8F0737"/>
    <w:rsid w:val="6D91032E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E6EA0"/>
    <w:rsid w:val="6DFC7B9F"/>
    <w:rsid w:val="6E0760D0"/>
    <w:rsid w:val="6E0927C5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35129D"/>
    <w:rsid w:val="6E39201E"/>
    <w:rsid w:val="6E4811D7"/>
    <w:rsid w:val="6E4A7C2E"/>
    <w:rsid w:val="6E511F12"/>
    <w:rsid w:val="6E59155D"/>
    <w:rsid w:val="6E617CA9"/>
    <w:rsid w:val="6E685A65"/>
    <w:rsid w:val="6E6C32CD"/>
    <w:rsid w:val="6E6F4755"/>
    <w:rsid w:val="6E737B36"/>
    <w:rsid w:val="6E7409D9"/>
    <w:rsid w:val="6E77033D"/>
    <w:rsid w:val="6E7C4E3C"/>
    <w:rsid w:val="6E865687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EA4297"/>
    <w:rsid w:val="6EF00518"/>
    <w:rsid w:val="6EF219BB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821C53"/>
    <w:rsid w:val="6F8426D4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92C79"/>
    <w:rsid w:val="70691205"/>
    <w:rsid w:val="706B38CF"/>
    <w:rsid w:val="706B49E5"/>
    <w:rsid w:val="706F6FD3"/>
    <w:rsid w:val="70704FB3"/>
    <w:rsid w:val="707118E2"/>
    <w:rsid w:val="707B7148"/>
    <w:rsid w:val="707F3C4D"/>
    <w:rsid w:val="70832954"/>
    <w:rsid w:val="70886494"/>
    <w:rsid w:val="70893CAF"/>
    <w:rsid w:val="709257D1"/>
    <w:rsid w:val="709A12DB"/>
    <w:rsid w:val="70A43C84"/>
    <w:rsid w:val="70A86AB1"/>
    <w:rsid w:val="70B4619D"/>
    <w:rsid w:val="70BD1E0E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F36DE"/>
    <w:rsid w:val="718778F2"/>
    <w:rsid w:val="71892B0B"/>
    <w:rsid w:val="71900F77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33B55"/>
    <w:rsid w:val="71F57D74"/>
    <w:rsid w:val="71FD3650"/>
    <w:rsid w:val="71FF1039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3177B6"/>
    <w:rsid w:val="7234447E"/>
    <w:rsid w:val="723F77B4"/>
    <w:rsid w:val="724B515A"/>
    <w:rsid w:val="72535D9A"/>
    <w:rsid w:val="725E105F"/>
    <w:rsid w:val="72615664"/>
    <w:rsid w:val="72653DC6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7B614E"/>
    <w:rsid w:val="72820589"/>
    <w:rsid w:val="72875F01"/>
    <w:rsid w:val="728762FF"/>
    <w:rsid w:val="729732E1"/>
    <w:rsid w:val="729807B0"/>
    <w:rsid w:val="72A90CCB"/>
    <w:rsid w:val="72A9423A"/>
    <w:rsid w:val="72B02357"/>
    <w:rsid w:val="72B150BE"/>
    <w:rsid w:val="72B422CB"/>
    <w:rsid w:val="72B52091"/>
    <w:rsid w:val="72B925C1"/>
    <w:rsid w:val="72B97A7C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D1234D"/>
    <w:rsid w:val="73DA5F96"/>
    <w:rsid w:val="73DB2094"/>
    <w:rsid w:val="73E15536"/>
    <w:rsid w:val="73E46A17"/>
    <w:rsid w:val="73E838A6"/>
    <w:rsid w:val="73E87940"/>
    <w:rsid w:val="73EF34A0"/>
    <w:rsid w:val="73F33807"/>
    <w:rsid w:val="73F67C10"/>
    <w:rsid w:val="73FC210E"/>
    <w:rsid w:val="740229F2"/>
    <w:rsid w:val="740230FB"/>
    <w:rsid w:val="740870DF"/>
    <w:rsid w:val="740F2555"/>
    <w:rsid w:val="740F2B8B"/>
    <w:rsid w:val="740F2BA4"/>
    <w:rsid w:val="74142294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6544"/>
    <w:rsid w:val="74806D03"/>
    <w:rsid w:val="74813EEA"/>
    <w:rsid w:val="74886C9D"/>
    <w:rsid w:val="748D4CA1"/>
    <w:rsid w:val="748E40CB"/>
    <w:rsid w:val="74902902"/>
    <w:rsid w:val="74905AB6"/>
    <w:rsid w:val="749A353B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6022"/>
    <w:rsid w:val="750D05D3"/>
    <w:rsid w:val="750E04AA"/>
    <w:rsid w:val="750E7F27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37BF3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9614B"/>
    <w:rsid w:val="75CD7D4D"/>
    <w:rsid w:val="75D44B9C"/>
    <w:rsid w:val="75D6554E"/>
    <w:rsid w:val="75D9472D"/>
    <w:rsid w:val="75E4155A"/>
    <w:rsid w:val="75E50A45"/>
    <w:rsid w:val="75F32161"/>
    <w:rsid w:val="75F62085"/>
    <w:rsid w:val="75FE0748"/>
    <w:rsid w:val="76015723"/>
    <w:rsid w:val="76054065"/>
    <w:rsid w:val="760A0B3F"/>
    <w:rsid w:val="76105091"/>
    <w:rsid w:val="76137111"/>
    <w:rsid w:val="76160B37"/>
    <w:rsid w:val="762333EB"/>
    <w:rsid w:val="76240809"/>
    <w:rsid w:val="76284A99"/>
    <w:rsid w:val="762B0A64"/>
    <w:rsid w:val="76330CEC"/>
    <w:rsid w:val="76347E97"/>
    <w:rsid w:val="763E49DF"/>
    <w:rsid w:val="763F2481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F3B36"/>
    <w:rsid w:val="771071DC"/>
    <w:rsid w:val="77184032"/>
    <w:rsid w:val="772209CB"/>
    <w:rsid w:val="7723195D"/>
    <w:rsid w:val="772A1315"/>
    <w:rsid w:val="7734235A"/>
    <w:rsid w:val="773D2B51"/>
    <w:rsid w:val="773F59CC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D23B7E"/>
    <w:rsid w:val="78DD15DB"/>
    <w:rsid w:val="78DE5479"/>
    <w:rsid w:val="78E10719"/>
    <w:rsid w:val="78F14E36"/>
    <w:rsid w:val="78F2041F"/>
    <w:rsid w:val="78FB7710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3F36CB"/>
    <w:rsid w:val="79494A2B"/>
    <w:rsid w:val="795072DC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92797"/>
    <w:rsid w:val="79793509"/>
    <w:rsid w:val="797A0ED7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A136D"/>
    <w:rsid w:val="79FD3BCB"/>
    <w:rsid w:val="7A040D63"/>
    <w:rsid w:val="7A05786A"/>
    <w:rsid w:val="7A0807AB"/>
    <w:rsid w:val="7A0D7065"/>
    <w:rsid w:val="7A195FFA"/>
    <w:rsid w:val="7A1A0922"/>
    <w:rsid w:val="7A1B3F1C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6C79"/>
    <w:rsid w:val="7A5C5D1E"/>
    <w:rsid w:val="7A6064FC"/>
    <w:rsid w:val="7A615495"/>
    <w:rsid w:val="7A6C55B5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A62863"/>
    <w:rsid w:val="7AAB2D5F"/>
    <w:rsid w:val="7AAC38E0"/>
    <w:rsid w:val="7AB32A39"/>
    <w:rsid w:val="7ABF10D1"/>
    <w:rsid w:val="7AC03E60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2077D6"/>
    <w:rsid w:val="7B2B2FA5"/>
    <w:rsid w:val="7B2D37CA"/>
    <w:rsid w:val="7B37278E"/>
    <w:rsid w:val="7B3D3CB9"/>
    <w:rsid w:val="7B5263BB"/>
    <w:rsid w:val="7B576462"/>
    <w:rsid w:val="7B594B85"/>
    <w:rsid w:val="7B5B2668"/>
    <w:rsid w:val="7B5D24AF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B31BAD"/>
    <w:rsid w:val="7BBA5E12"/>
    <w:rsid w:val="7BBD0D0E"/>
    <w:rsid w:val="7BC52D01"/>
    <w:rsid w:val="7BC754A2"/>
    <w:rsid w:val="7BC94242"/>
    <w:rsid w:val="7BD20703"/>
    <w:rsid w:val="7BD94BA0"/>
    <w:rsid w:val="7BDD3912"/>
    <w:rsid w:val="7BE51920"/>
    <w:rsid w:val="7BEC5AB6"/>
    <w:rsid w:val="7BEE02B3"/>
    <w:rsid w:val="7BEE1215"/>
    <w:rsid w:val="7BF54F0F"/>
    <w:rsid w:val="7BFD2566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877B6"/>
    <w:rsid w:val="7C79081C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F7B47"/>
    <w:rsid w:val="7CB074CA"/>
    <w:rsid w:val="7CB26902"/>
    <w:rsid w:val="7CB479EF"/>
    <w:rsid w:val="7CBB448F"/>
    <w:rsid w:val="7CBD10D4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B85CB9"/>
    <w:rsid w:val="7DB97CCF"/>
    <w:rsid w:val="7DBC1B89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83BF7"/>
    <w:rsid w:val="7E1B6E9F"/>
    <w:rsid w:val="7E1C7387"/>
    <w:rsid w:val="7E1D54AF"/>
    <w:rsid w:val="7E2D53BF"/>
    <w:rsid w:val="7E2F4A5F"/>
    <w:rsid w:val="7E327A15"/>
    <w:rsid w:val="7E3B51FA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225C8"/>
    <w:rsid w:val="7E7D14C2"/>
    <w:rsid w:val="7E807CD3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F2694"/>
    <w:rsid w:val="7F1535FF"/>
    <w:rsid w:val="7F193139"/>
    <w:rsid w:val="7F2E4452"/>
    <w:rsid w:val="7F3277A1"/>
    <w:rsid w:val="7F3B3101"/>
    <w:rsid w:val="7F3B4E97"/>
    <w:rsid w:val="7F3D45CB"/>
    <w:rsid w:val="7F3D5899"/>
    <w:rsid w:val="7F405053"/>
    <w:rsid w:val="7F425F57"/>
    <w:rsid w:val="7F4343FD"/>
    <w:rsid w:val="7F4E339D"/>
    <w:rsid w:val="7F5410D4"/>
    <w:rsid w:val="7F5557C4"/>
    <w:rsid w:val="7F590744"/>
    <w:rsid w:val="7F591C40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83506"/>
    <w:rsid w:val="7FB0347F"/>
    <w:rsid w:val="7FB81DF3"/>
    <w:rsid w:val="7FBD4EB0"/>
    <w:rsid w:val="7FBF2D71"/>
    <w:rsid w:val="7FBF39EC"/>
    <w:rsid w:val="7FC0761A"/>
    <w:rsid w:val="7FC80036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</cp:lastModifiedBy>
  <cp:lastPrinted>2019-05-07T07:50:00Z</cp:lastPrinted>
  <dcterms:modified xsi:type="dcterms:W3CDTF">2021-05-11T12:41:28Z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